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1D" w:rsidRDefault="006E7287">
      <w:bookmarkStart w:id="0" w:name="_GoBack"/>
      <w:bookmarkEnd w:id="0"/>
      <w:r>
        <w:t>ABC - Glossar</w:t>
      </w:r>
    </w:p>
    <w:p w:rsidR="0060161D" w:rsidRDefault="0060161D"/>
    <w:p w:rsidR="0060161D" w:rsidRDefault="0060161D"/>
    <w:p w:rsidR="0060161D" w:rsidRDefault="006E7287">
      <w:r>
        <w:t>ASCII</w:t>
      </w:r>
      <w:r>
        <w:tab/>
        <w:t xml:space="preserve">Amerikanischer Standard-Code für Informationsaustausch. Genormter Code für die Zeichendarstellung in Computern. (American Standard Code </w:t>
      </w:r>
      <w:proofErr w:type="spellStart"/>
      <w:r>
        <w:t>for</w:t>
      </w:r>
      <w:proofErr w:type="spellEnd"/>
      <w:r>
        <w:t xml:space="preserve"> Information </w:t>
      </w:r>
      <w:r>
        <w:t>Interchange)</w:t>
      </w:r>
    </w:p>
    <w:p w:rsidR="0060161D" w:rsidRDefault="0060161D"/>
    <w:p w:rsidR="0060161D" w:rsidRDefault="0060161D"/>
    <w:p w:rsidR="0060161D" w:rsidRDefault="006E7287">
      <w:r>
        <w:t xml:space="preserve">Byte </w:t>
      </w:r>
      <w:r>
        <w:tab/>
        <w:t xml:space="preserve">Acht aufeinanderfolgende Bits werden als BYTE bezeichnet. Mit einem Byte </w:t>
      </w:r>
      <w:proofErr w:type="spellStart"/>
      <w:r>
        <w:t>läßt</w:t>
      </w:r>
      <w:proofErr w:type="spellEnd"/>
      <w:r>
        <w:t xml:space="preserve"> sich ein Zeichen im ASCII-Code darstellen.</w:t>
      </w:r>
    </w:p>
    <w:p w:rsidR="0060161D" w:rsidRDefault="0060161D"/>
    <w:p w:rsidR="0060161D" w:rsidRDefault="0060161D"/>
    <w:p w:rsidR="0060161D" w:rsidRDefault="006E7287">
      <w:r>
        <w:t>CD</w:t>
      </w:r>
      <w:r>
        <w:tab/>
        <w:t>(Compact Disk) ist ein optisch lesbarer Tonträger mit einer extrem hohen Speicherkapazität.</w:t>
      </w:r>
    </w:p>
    <w:sectPr w:rsidR="0060161D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287" w:rsidRDefault="006E7287">
      <w:r>
        <w:separator/>
      </w:r>
    </w:p>
  </w:endnote>
  <w:endnote w:type="continuationSeparator" w:id="0">
    <w:p w:rsidR="006E7287" w:rsidRDefault="006E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287" w:rsidRDefault="006E7287">
      <w:r>
        <w:rPr>
          <w:color w:val="000000"/>
        </w:rPr>
        <w:separator/>
      </w:r>
    </w:p>
  </w:footnote>
  <w:footnote w:type="continuationSeparator" w:id="0">
    <w:p w:rsidR="006E7287" w:rsidRDefault="006E72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0161D"/>
    <w:rsid w:val="0060161D"/>
    <w:rsid w:val="006E7287"/>
    <w:rsid w:val="009E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overflowPunct w:val="0"/>
      <w:autoSpaceDE w:val="0"/>
    </w:pPr>
    <w:rPr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overflowPunct w:val="0"/>
      <w:autoSpaceDE w:val="0"/>
    </w:pPr>
    <w:rPr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ABC</vt:lpstr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</dc:title>
  <dc:creator>Steinert</dc:creator>
  <cp:lastModifiedBy>Wolfgang Steinert</cp:lastModifiedBy>
  <cp:revision>2</cp:revision>
  <cp:lastPrinted>1900-12-31T22:00:00Z</cp:lastPrinted>
  <dcterms:created xsi:type="dcterms:W3CDTF">2012-09-17T20:18:00Z</dcterms:created>
  <dcterms:modified xsi:type="dcterms:W3CDTF">2012-09-17T20:18:00Z</dcterms:modified>
</cp:coreProperties>
</file>